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23CDF" w14:textId="77777777" w:rsidR="003B2D51" w:rsidRPr="004974CB" w:rsidRDefault="003E40F9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 w14:anchorId="5BCD4B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-29.7pt;margin-top:-13.8pt;width:46.5pt;height:1in;z-index:-251658752;visibility:visible;mso-wrap-edited:f;mso-width-percent:0;mso-height-percent:0;mso-width-percent:0;mso-height-percent:0">
            <v:imagedata r:id="rId5" o:title=""/>
          </v:shape>
          <o:OLEObject Type="Embed" ProgID="Word.Picture.8" ShapeID="_x0000_s1026" DrawAspect="Content" ObjectID="_1648637567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14:paraId="04F5E014" w14:textId="77777777" w:rsidR="007C3FFE" w:rsidRDefault="003E40F9"/>
    <w:p w14:paraId="67A2010F" w14:textId="77777777"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14:paraId="68360824" w14:textId="77777777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14:paraId="4D0F8A36" w14:textId="6C12B870" w:rsidR="002A17D3" w:rsidRPr="002A17D3" w:rsidRDefault="0062178B" w:rsidP="00C746F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Monday 20</w:t>
            </w:r>
            <w:r w:rsidRPr="0062178B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C746F5">
              <w:rPr>
                <w:rFonts w:ascii="Comic Sans MS" w:hAnsi="Comic Sans MS"/>
                <w:sz w:val="32"/>
              </w:rPr>
              <w:t xml:space="preserve"> 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14:paraId="2477413B" w14:textId="77777777" w:rsidTr="00B6181D">
        <w:trPr>
          <w:trHeight w:val="1265"/>
        </w:trPr>
        <w:tc>
          <w:tcPr>
            <w:tcW w:w="2268" w:type="dxa"/>
          </w:tcPr>
          <w:p w14:paraId="7BE334B3" w14:textId="77777777" w:rsidR="003B2D51" w:rsidRPr="002A17D3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14:paraId="5669BF3F" w14:textId="77777777"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31DAB66B" w14:textId="77777777"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2E94FB3E" w14:textId="77777777"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CC0A21" w:rsidRPr="002A17D3" w14:paraId="3925B359" w14:textId="77777777" w:rsidTr="00C746F5">
        <w:trPr>
          <w:trHeight w:val="990"/>
        </w:trPr>
        <w:tc>
          <w:tcPr>
            <w:tcW w:w="2268" w:type="dxa"/>
          </w:tcPr>
          <w:p w14:paraId="0E0E47C2" w14:textId="3C8ED0B3" w:rsidR="00CC0A21" w:rsidRPr="002A17D3" w:rsidRDefault="00CC0A21" w:rsidP="00CC0A2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</w:t>
            </w:r>
            <w:r>
              <w:rPr>
                <w:rFonts w:ascii="Comic Sans MS" w:hAnsi="Comic Sans MS"/>
                <w:b/>
                <w:sz w:val="24"/>
              </w:rPr>
              <w:t>– 10am</w:t>
            </w:r>
          </w:p>
        </w:tc>
        <w:tc>
          <w:tcPr>
            <w:tcW w:w="7655" w:type="dxa"/>
          </w:tcPr>
          <w:p w14:paraId="54E3905A" w14:textId="79DD4527" w:rsidR="00CC0A21" w:rsidRPr="00C746F5" w:rsidRDefault="00CC0A21" w:rsidP="00CC0A21">
            <w:pPr>
              <w:rPr>
                <w:rFonts w:ascii="Comic Sans MS" w:hAnsi="Comic Sans MS"/>
                <w:i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SPELLINGS – This week we are learning how to use the </w:t>
            </w:r>
            <w:r w:rsidRPr="008840C7">
              <w:rPr>
                <w:rFonts w:ascii="Comic Sans MS" w:hAnsi="Comic Sans MS"/>
                <w:b/>
                <w:sz w:val="24"/>
              </w:rPr>
              <w:t>-ate suffix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 w:rsidRPr="008840C7">
              <w:rPr>
                <w:rFonts w:ascii="Comic Sans MS" w:hAnsi="Comic Sans MS"/>
                <w:sz w:val="24"/>
              </w:rPr>
              <w:t>to change nouns to verbs</w:t>
            </w:r>
            <w:r>
              <w:rPr>
                <w:rFonts w:ascii="Comic Sans MS" w:hAnsi="Comic Sans MS"/>
                <w:sz w:val="24"/>
              </w:rPr>
              <w:t xml:space="preserve">. Read through the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, focusing on the rules (slide 3). Make sure you understand the list of 10 spelling words and their meanings – use a dictionary to check or ask an adult if you are unsure. Use the </w:t>
            </w:r>
            <w:r w:rsidRPr="00A167BE">
              <w:rPr>
                <w:rFonts w:ascii="Comic Sans MS" w:hAnsi="Comic Sans MS"/>
                <w:b/>
                <w:sz w:val="24"/>
              </w:rPr>
              <w:t>Poster</w:t>
            </w:r>
            <w:r>
              <w:rPr>
                <w:rFonts w:ascii="Comic Sans MS" w:hAnsi="Comic Sans MS"/>
                <w:sz w:val="24"/>
              </w:rPr>
              <w:t xml:space="preserve"> to practise saying each word in a sentence.</w:t>
            </w:r>
          </w:p>
        </w:tc>
      </w:tr>
      <w:tr w:rsidR="00CC0A21" w:rsidRPr="002A17D3" w14:paraId="3F5EDCD4" w14:textId="77777777" w:rsidTr="00C746F5">
        <w:trPr>
          <w:trHeight w:val="990"/>
        </w:trPr>
        <w:tc>
          <w:tcPr>
            <w:tcW w:w="2268" w:type="dxa"/>
          </w:tcPr>
          <w:p w14:paraId="5FCE6FF3" w14:textId="26B24978" w:rsidR="00CC0A21" w:rsidRPr="002A17D3" w:rsidRDefault="00CC0A21" w:rsidP="00CC0A2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 xml:space="preserve">10am 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14:paraId="38B2EB3F" w14:textId="77777777" w:rsidR="00CC0A21" w:rsidRPr="00131C6B" w:rsidRDefault="00CC0A21" w:rsidP="00CC0A2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ENGLISH - </w:t>
            </w:r>
            <w:r w:rsidRPr="00131C6B">
              <w:rPr>
                <w:rFonts w:ascii="Comic Sans MS" w:hAnsi="Comic Sans MS"/>
                <w:sz w:val="24"/>
              </w:rPr>
              <w:t xml:space="preserve">Read today’s </w:t>
            </w:r>
            <w:r w:rsidRPr="00131C6B">
              <w:rPr>
                <w:rFonts w:ascii="Comic Sans MS" w:hAnsi="Comic Sans MS"/>
                <w:b/>
                <w:sz w:val="24"/>
              </w:rPr>
              <w:t>‘What To Do’</w:t>
            </w:r>
            <w:r>
              <w:rPr>
                <w:rFonts w:ascii="Comic Sans MS" w:hAnsi="Comic Sans MS"/>
                <w:b/>
                <w:sz w:val="24"/>
              </w:rPr>
              <w:t xml:space="preserve"> s</w:t>
            </w:r>
            <w:r w:rsidRPr="00131C6B">
              <w:rPr>
                <w:rFonts w:ascii="Comic Sans MS" w:hAnsi="Comic Sans MS"/>
                <w:b/>
                <w:sz w:val="24"/>
              </w:rPr>
              <w:t>heet</w:t>
            </w:r>
            <w:r w:rsidRPr="00131C6B">
              <w:rPr>
                <w:rFonts w:ascii="Comic Sans MS" w:hAnsi="Comic Sans MS"/>
                <w:sz w:val="24"/>
              </w:rPr>
              <w:t xml:space="preserve"> with an adult. </w:t>
            </w:r>
          </w:p>
          <w:p w14:paraId="0DA99FA9" w14:textId="42F78FF3" w:rsidR="00CC0A21" w:rsidRPr="00C746F5" w:rsidRDefault="00CC0A21" w:rsidP="00CC0A21">
            <w:pPr>
              <w:rPr>
                <w:rFonts w:ascii="Comic Sans MS" w:hAnsi="Comic Sans MS"/>
                <w:i/>
                <w:color w:val="FF0000"/>
                <w:sz w:val="24"/>
              </w:rPr>
            </w:pPr>
            <w:r w:rsidRPr="00131C6B">
              <w:rPr>
                <w:rFonts w:ascii="Comic Sans MS" w:hAnsi="Comic Sans MS"/>
                <w:sz w:val="24"/>
              </w:rPr>
              <w:t xml:space="preserve">Complete activities 1 and 2 – read the Joseph Coelho </w:t>
            </w:r>
            <w:r w:rsidRPr="00131C6B">
              <w:rPr>
                <w:rFonts w:ascii="Comic Sans MS" w:hAnsi="Comic Sans MS"/>
                <w:b/>
                <w:sz w:val="24"/>
              </w:rPr>
              <w:t>‘I Am A Writer’</w:t>
            </w:r>
            <w:r w:rsidRPr="00131C6B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>poem and write a reflection on it, using the prompt sheet. If you have time or as an extra challenge, refresh your poetry performance skills with activity 3 (we’ve watched the video in previous English lessons – remember?)</w:t>
            </w:r>
          </w:p>
        </w:tc>
      </w:tr>
      <w:tr w:rsidR="003B2D51" w:rsidRPr="002A17D3" w14:paraId="40E916F3" w14:textId="77777777" w:rsidTr="00B6181D">
        <w:trPr>
          <w:trHeight w:val="980"/>
        </w:trPr>
        <w:tc>
          <w:tcPr>
            <w:tcW w:w="2268" w:type="dxa"/>
          </w:tcPr>
          <w:p w14:paraId="765E3153" w14:textId="77777777" w:rsidR="003B2D51" w:rsidRPr="002A17D3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14:paraId="582C42B0" w14:textId="602000FE" w:rsidR="00C97955" w:rsidRDefault="00C97955" w:rsidP="00C97955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MATHS -</w:t>
            </w:r>
            <w:r w:rsidRPr="002C6286">
              <w:rPr>
                <w:rFonts w:ascii="Comic Sans MS" w:hAnsi="Comic Sans MS"/>
                <w:sz w:val="24"/>
              </w:rPr>
              <w:t xml:space="preserve"> Lowest common multiples and highest common factors</w:t>
            </w:r>
          </w:p>
          <w:p w14:paraId="6B5EA104" w14:textId="5A6EEBD3" w:rsidR="00C4775D" w:rsidRDefault="00C4775D" w:rsidP="00C97955">
            <w:pPr>
              <w:rPr>
                <w:rFonts w:ascii="Comic Sans MS" w:hAnsi="Comic Sans MS"/>
                <w:b/>
                <w:sz w:val="24"/>
              </w:rPr>
            </w:pPr>
            <w:r w:rsidRPr="00C4775D">
              <w:rPr>
                <w:rFonts w:ascii="Comic Sans MS" w:hAnsi="Comic Sans MS"/>
                <w:b/>
                <w:sz w:val="24"/>
              </w:rPr>
              <w:t xml:space="preserve">Try to </w:t>
            </w:r>
            <w:r>
              <w:rPr>
                <w:rFonts w:ascii="Comic Sans MS" w:hAnsi="Comic Sans MS"/>
                <w:b/>
                <w:sz w:val="24"/>
              </w:rPr>
              <w:t>complete steps 1 and 2:</w:t>
            </w:r>
          </w:p>
          <w:p w14:paraId="350737F9" w14:textId="77777777" w:rsidR="00C97955" w:rsidRDefault="00C97955" w:rsidP="00C97955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Go through the slides on the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called ‘Y5 Maths </w:t>
            </w:r>
            <w:proofErr w:type="spellStart"/>
            <w:r>
              <w:rPr>
                <w:rFonts w:ascii="Comic Sans MS" w:hAnsi="Comic Sans MS"/>
                <w:sz w:val="24"/>
              </w:rPr>
              <w:t>Powerpoint</w:t>
            </w:r>
            <w:proofErr w:type="spellEnd"/>
            <w:r>
              <w:rPr>
                <w:rFonts w:ascii="Comic Sans MS" w:hAnsi="Comic Sans MS"/>
                <w:sz w:val="24"/>
              </w:rPr>
              <w:t xml:space="preserve"> – Monday 20</w:t>
            </w:r>
            <w:r w:rsidRPr="00BB680C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April’ to remind yourself about multiples and</w:t>
            </w:r>
            <w:r w:rsidRPr="00BB680C">
              <w:rPr>
                <w:rFonts w:ascii="Comic Sans MS" w:hAnsi="Comic Sans MS"/>
                <w:sz w:val="24"/>
              </w:rPr>
              <w:t xml:space="preserve"> </w:t>
            </w:r>
            <w:r>
              <w:rPr>
                <w:rFonts w:ascii="Comic Sans MS" w:hAnsi="Comic Sans MS"/>
                <w:sz w:val="24"/>
              </w:rPr>
              <w:t xml:space="preserve">factors. </w:t>
            </w:r>
          </w:p>
          <w:p w14:paraId="70FB23B8" w14:textId="545BCAB5" w:rsidR="00C97955" w:rsidRDefault="00C97955" w:rsidP="00C97955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Open the document called ‘Y5 Maths – What to do – Monday 20</w:t>
            </w:r>
            <w:r w:rsidRPr="00BB680C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April’ and follow the instructions. Choose to have a go at either the easier Mild practice sheet (page 4), or harder Hot practice sheet (page 5). Check your answers (page 6). If you’re finding it a bit tricky, ask an adult to work with you instead on ‘Array or Disarray?’ (page 7).</w:t>
            </w:r>
          </w:p>
          <w:p w14:paraId="607C657B" w14:textId="7A00E1C6" w:rsidR="00C4775D" w:rsidRPr="00C4775D" w:rsidRDefault="00C4775D" w:rsidP="00C4775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If you have time or as an extra challenge, complete s</w:t>
            </w:r>
            <w:r w:rsidRPr="00C4775D">
              <w:rPr>
                <w:rFonts w:ascii="Comic Sans MS" w:hAnsi="Comic Sans MS"/>
                <w:b/>
                <w:sz w:val="24"/>
              </w:rPr>
              <w:t xml:space="preserve">teps </w:t>
            </w:r>
            <w:r>
              <w:rPr>
                <w:rFonts w:ascii="Comic Sans MS" w:hAnsi="Comic Sans MS"/>
                <w:b/>
                <w:sz w:val="24"/>
              </w:rPr>
              <w:t>3, 4 and 5:</w:t>
            </w:r>
          </w:p>
          <w:p w14:paraId="6D9648FF" w14:textId="77777777" w:rsidR="00C97955" w:rsidRDefault="00C97955" w:rsidP="00C97955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 find out if you’ve mastered the topic, try the ‘Check your understanding’ sheet of questions (page 8)</w:t>
            </w:r>
          </w:p>
          <w:p w14:paraId="397B41EB" w14:textId="37E5AD9E" w:rsidR="00C97955" w:rsidRDefault="00C97955" w:rsidP="00C97955">
            <w:pPr>
              <w:pStyle w:val="ListParagraph"/>
              <w:numPr>
                <w:ilvl w:val="0"/>
                <w:numId w:val="2"/>
              </w:num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If that was all too easy and you want a REAL challenge, have a go at the investigation called ‘LCM Squares’ (page 9). </w:t>
            </w:r>
          </w:p>
          <w:p w14:paraId="16972EBF" w14:textId="0C18896D" w:rsidR="003B2D51" w:rsidRPr="00CC0A21" w:rsidRDefault="00C97955" w:rsidP="00B6181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Let Miss Branson know how you got on with today’s learning. She’d love to see all your jottings and working out! Email </w:t>
            </w:r>
            <w:hyperlink r:id="rId7" w:history="1">
              <w:r w:rsidRPr="00593756">
                <w:rPr>
                  <w:rStyle w:val="Hyperlink"/>
                  <w:rFonts w:ascii="Comic Sans MS" w:hAnsi="Comic Sans MS"/>
                  <w:sz w:val="24"/>
                </w:rPr>
                <w:t>cbranson@thomasrussell-junior.staffs.sch.uk</w:t>
              </w:r>
            </w:hyperlink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AA6020" w:rsidRPr="002A17D3" w14:paraId="3FD8F609" w14:textId="77777777" w:rsidTr="00C746F5">
        <w:trPr>
          <w:trHeight w:val="835"/>
        </w:trPr>
        <w:tc>
          <w:tcPr>
            <w:tcW w:w="2268" w:type="dxa"/>
          </w:tcPr>
          <w:p w14:paraId="49223FA5" w14:textId="77777777" w:rsidR="00AA6020" w:rsidRPr="002A17D3" w:rsidRDefault="00AA6020" w:rsidP="00AA60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14:paraId="3ECDECF1" w14:textId="7D07B303" w:rsidR="00AA6020" w:rsidRDefault="00AA6020" w:rsidP="00AA602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As part of your lunchtime today, before you eat, you could do a 10 minute shake-up. Look at the ideas inspired by Disney at </w:t>
            </w:r>
            <w:r>
              <w:t xml:space="preserve"> </w:t>
            </w:r>
            <w:hyperlink r:id="rId8" w:history="1">
              <w:r w:rsidRPr="000112DA">
                <w:rPr>
                  <w:rStyle w:val="Hyperlink"/>
                  <w:rFonts w:ascii="Comic Sans MS" w:hAnsi="Comic Sans MS"/>
                  <w:sz w:val="24"/>
                </w:rPr>
                <w:t>nhs.uk/change4life/activities/indoor-activities</w:t>
              </w:r>
            </w:hyperlink>
            <w:r>
              <w:rPr>
                <w:rFonts w:ascii="Comic Sans MS" w:hAnsi="Comic Sans MS"/>
                <w:sz w:val="24"/>
              </w:rPr>
              <w:t xml:space="preserve">. </w:t>
            </w:r>
          </w:p>
          <w:p w14:paraId="40E0780C" w14:textId="70703FD4" w:rsidR="00AA6020" w:rsidRPr="00CC0A21" w:rsidRDefault="00AA6020" w:rsidP="00CC0A21">
            <w:pPr>
              <w:rPr>
                <w:rStyle w:val="Hyperlink"/>
                <w:rFonts w:ascii="Comic Sans MS" w:hAnsi="Comic Sans MS" w:cs="Arial"/>
                <w:color w:val="23527C"/>
                <w:sz w:val="24"/>
                <w:szCs w:val="24"/>
                <w:u w:val="none"/>
              </w:rPr>
            </w:pPr>
            <w:r w:rsidRPr="00CC0A21">
              <w:rPr>
                <w:rFonts w:ascii="Comic Sans MS" w:hAnsi="Comic Sans MS"/>
                <w:sz w:val="24"/>
                <w:szCs w:val="24"/>
              </w:rPr>
              <w:lastRenderedPageBreak/>
              <w:fldChar w:fldCharType="begin"/>
            </w:r>
            <w:r w:rsidRPr="00CC0A21">
              <w:rPr>
                <w:rFonts w:ascii="Comic Sans MS" w:hAnsi="Comic Sans MS"/>
                <w:sz w:val="24"/>
                <w:szCs w:val="24"/>
              </w:rPr>
              <w:instrText xml:space="preserve"> HYPERLINK "https://www.nhs.uk/10-minute-shake-up/shake-ups/jungle-jig-with-nala-and-simba" </w:instrText>
            </w:r>
            <w:r w:rsidRPr="00CC0A21">
              <w:rPr>
                <w:rFonts w:ascii="Comic Sans MS" w:hAnsi="Comic Sans MS"/>
                <w:sz w:val="24"/>
                <w:szCs w:val="24"/>
              </w:rPr>
              <w:fldChar w:fldCharType="separate"/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fldChar w:fldCharType="begin"/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instrText xml:space="preserve"> INCLUDEPICTURE "https://digitalcampaignsstorage.blob.core.windows.net/change4life/production/shake_up/image/130/d6c44728877e99a4434229f5013ead9b.jpg" \* MERGEFORMATINET </w:instrText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fldChar w:fldCharType="separate"/>
            </w:r>
            <w:r w:rsidRPr="00CC0A21">
              <w:rPr>
                <w:rFonts w:ascii="Comic Sans MS" w:hAnsi="Comic Sans MS" w:cs="Arial"/>
                <w:noProof/>
                <w:color w:val="23527C"/>
                <w:sz w:val="24"/>
                <w:szCs w:val="24"/>
                <w:lang w:eastAsia="en-GB"/>
              </w:rPr>
              <w:drawing>
                <wp:inline distT="0" distB="0" distL="0" distR="0" wp14:anchorId="0DB05603" wp14:editId="1EDBDA0E">
                  <wp:extent cx="3771900" cy="2089045"/>
                  <wp:effectExtent l="0" t="0" r="0" b="0"/>
                  <wp:docPr id="1" name="Picture 1" descr="https://digitalcampaignsstorage.blob.core.windows.net/change4life/production/shake_up/image/130/d6c44728877e99a4434229f5013ead9b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digitalcampaignsstorage.blob.core.windows.net/change4life/production/shake_up/image/130/d6c44728877e99a4434229f5013ead9b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4719" cy="2112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0A21">
              <w:rPr>
                <w:rFonts w:ascii="Comic Sans MS" w:hAnsi="Comic Sans MS" w:cs="Arial"/>
                <w:color w:val="23527C"/>
                <w:sz w:val="24"/>
                <w:szCs w:val="24"/>
              </w:rPr>
              <w:fldChar w:fldCharType="end"/>
            </w:r>
          </w:p>
          <w:p w14:paraId="7E6A3EB8" w14:textId="77777777" w:rsidR="00AA6020" w:rsidRPr="00CC0A21" w:rsidRDefault="00AA6020" w:rsidP="00CC0A21">
            <w:pPr>
              <w:pStyle w:val="Heading3"/>
              <w:spacing w:before="0" w:line="378" w:lineRule="atLeast"/>
              <w:outlineLvl w:val="2"/>
              <w:rPr>
                <w:rFonts w:ascii="Comic Sans MS" w:hAnsi="Comic Sans MS"/>
                <w:color w:val="auto"/>
                <w:u w:val="single"/>
              </w:rPr>
            </w:pPr>
            <w:r w:rsidRPr="00CC0A21">
              <w:rPr>
                <w:rFonts w:ascii="Comic Sans MS" w:hAnsi="Comic Sans MS" w:cs="Arial"/>
                <w:color w:val="auto"/>
                <w:u w:val="single"/>
              </w:rPr>
              <w:t xml:space="preserve">Jungle Jig with </w:t>
            </w:r>
            <w:proofErr w:type="spellStart"/>
            <w:r w:rsidRPr="00CC0A21">
              <w:rPr>
                <w:rFonts w:ascii="Comic Sans MS" w:hAnsi="Comic Sans MS" w:cs="Arial"/>
                <w:color w:val="auto"/>
                <w:u w:val="single"/>
              </w:rPr>
              <w:t>Nala</w:t>
            </w:r>
            <w:proofErr w:type="spellEnd"/>
            <w:r w:rsidRPr="00CC0A21">
              <w:rPr>
                <w:rFonts w:ascii="Comic Sans MS" w:hAnsi="Comic Sans MS" w:cs="Arial"/>
                <w:color w:val="auto"/>
                <w:u w:val="single"/>
              </w:rPr>
              <w:t xml:space="preserve"> and Simba</w:t>
            </w:r>
          </w:p>
          <w:p w14:paraId="41F06ED7" w14:textId="65C1F122" w:rsidR="00AA6020" w:rsidRPr="00AA6020" w:rsidRDefault="00AA6020" w:rsidP="00CC0A21">
            <w:pPr>
              <w:pStyle w:val="NormalWeb"/>
              <w:spacing w:before="0" w:beforeAutospacing="0" w:after="0" w:afterAutospacing="0" w:line="338" w:lineRule="atLeast"/>
            </w:pPr>
            <w:proofErr w:type="spellStart"/>
            <w:r w:rsidRPr="00CC0A21">
              <w:rPr>
                <w:rFonts w:ascii="Comic Sans MS" w:hAnsi="Comic Sans MS" w:cs="Arial"/>
                <w:color w:val="231F20"/>
              </w:rPr>
              <w:t>Nala</w:t>
            </w:r>
            <w:proofErr w:type="spellEnd"/>
            <w:r w:rsidRPr="00CC0A21">
              <w:rPr>
                <w:rFonts w:ascii="Comic Sans MS" w:hAnsi="Comic Sans MS" w:cs="Arial"/>
                <w:color w:val="231F20"/>
              </w:rPr>
              <w:t xml:space="preserve"> and Simba are reunited in the jungle. Can you move to your own jungle beat?</w:t>
            </w:r>
            <w:r w:rsidRPr="00CC0A21">
              <w:rPr>
                <w:rFonts w:ascii="Comic Sans MS" w:hAnsi="Comic Sans MS"/>
              </w:rPr>
              <w:fldChar w:fldCharType="end"/>
            </w:r>
          </w:p>
        </w:tc>
      </w:tr>
      <w:tr w:rsidR="00AA6020" w:rsidRPr="002A17D3" w14:paraId="36EC331B" w14:textId="77777777" w:rsidTr="00C746F5">
        <w:trPr>
          <w:trHeight w:val="848"/>
        </w:trPr>
        <w:tc>
          <w:tcPr>
            <w:tcW w:w="2268" w:type="dxa"/>
          </w:tcPr>
          <w:p w14:paraId="01639F80" w14:textId="77777777" w:rsidR="00AA6020" w:rsidRPr="002A17D3" w:rsidRDefault="00AA6020" w:rsidP="00AA60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73D692DD" w14:textId="1C6321FC" w:rsidR="00AA6020" w:rsidRPr="003920BC" w:rsidRDefault="00CC0A21" w:rsidP="00AA6020">
            <w:pPr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</w:pPr>
            <w:r w:rsidRPr="00CC0A21">
              <w:rPr>
                <w:rFonts w:ascii="Comic Sans MS" w:hAnsi="Comic Sans MS"/>
                <w:sz w:val="24"/>
                <w:szCs w:val="24"/>
              </w:rPr>
              <w:t xml:space="preserve">SCIENCE </w:t>
            </w:r>
            <w:r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AA6020" w:rsidRPr="003920BC"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  <w:t xml:space="preserve">Take a look at the </w:t>
            </w:r>
            <w:proofErr w:type="spellStart"/>
            <w:r w:rsidR="00AA6020" w:rsidRPr="003920BC"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  <w:t>powerpoint</w:t>
            </w:r>
            <w:proofErr w:type="spellEnd"/>
            <w:r w:rsidR="00AA6020" w:rsidRPr="003920BC"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  <w:t xml:space="preserve"> called ‘Y5 Monday 20</w:t>
            </w:r>
            <w:r w:rsidR="00AA6020" w:rsidRPr="003920BC">
              <w:rPr>
                <w:rFonts w:ascii="Comic Sans MS" w:hAnsi="Comic Sans MS" w:cs="Calibri"/>
                <w:color w:val="000000"/>
                <w:sz w:val="24"/>
                <w:szCs w:val="24"/>
                <w:vertAlign w:val="superscript"/>
                <w:lang w:val="en-US"/>
              </w:rPr>
              <w:t>th</w:t>
            </w:r>
            <w:r w:rsidR="00AA6020" w:rsidRPr="003920BC"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  <w:t xml:space="preserve"> April Science - Properties of Material Lesson 1’. Work your way through the slides. </w:t>
            </w:r>
          </w:p>
          <w:p w14:paraId="09CD238C" w14:textId="77777777" w:rsidR="00AA6020" w:rsidRPr="003920BC" w:rsidRDefault="00AA6020" w:rsidP="00AA6020">
            <w:pPr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</w:pPr>
            <w:r w:rsidRPr="003920BC"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  <w:t xml:space="preserve">Can you find out the definitions of: </w:t>
            </w:r>
            <w:r w:rsidRPr="003920BC">
              <w:rPr>
                <w:rFonts w:ascii="Comic Sans MS" w:hAnsi="Comic Sans MS" w:cs="Calibri"/>
                <w:i/>
                <w:color w:val="000000"/>
                <w:sz w:val="24"/>
                <w:szCs w:val="24"/>
                <w:lang w:val="en-US"/>
              </w:rPr>
              <w:t>magnetic, reflective, absorbent, permeable, translucent, flexible, hard, flammable, insulating and transparent?</w:t>
            </w:r>
            <w:r w:rsidRPr="003920BC"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  <w:t xml:space="preserve">  </w:t>
            </w:r>
          </w:p>
          <w:p w14:paraId="1DD95DB2" w14:textId="77777777" w:rsidR="00AA6020" w:rsidRPr="00B6181D" w:rsidRDefault="00AA6020" w:rsidP="00AA6020">
            <w:pPr>
              <w:rPr>
                <w:rFonts w:ascii="Comic Sans MS" w:hAnsi="Comic Sans MS"/>
                <w:sz w:val="24"/>
              </w:rPr>
            </w:pPr>
            <w:r w:rsidRPr="003920BC">
              <w:rPr>
                <w:rFonts w:ascii="Comic Sans MS" w:hAnsi="Comic Sans MS" w:cs="Calibri"/>
                <w:color w:val="000000"/>
                <w:sz w:val="24"/>
                <w:szCs w:val="24"/>
                <w:lang w:val="en-US"/>
              </w:rPr>
              <w:t>If you need a hint, look at the definitions on the pdf called ‘Properties of Materials Definitions’ and match them to these words.</w:t>
            </w:r>
            <w:r>
              <w:rPr>
                <w:rFonts w:ascii="Comic Sans MS" w:hAnsi="Comic Sans MS" w:cs="Calibri"/>
                <w:color w:val="000000"/>
                <w:sz w:val="22"/>
                <w:szCs w:val="22"/>
                <w:lang w:val="en-US"/>
              </w:rPr>
              <w:t xml:space="preserve">  </w:t>
            </w:r>
          </w:p>
        </w:tc>
      </w:tr>
      <w:tr w:rsidR="00AA6020" w:rsidRPr="002A17D3" w14:paraId="383FD446" w14:textId="77777777" w:rsidTr="00C746F5">
        <w:trPr>
          <w:trHeight w:val="833"/>
        </w:trPr>
        <w:tc>
          <w:tcPr>
            <w:tcW w:w="2268" w:type="dxa"/>
          </w:tcPr>
          <w:p w14:paraId="1E716A8D" w14:textId="77777777" w:rsidR="00AA6020" w:rsidRPr="002A17D3" w:rsidRDefault="00AA6020" w:rsidP="00AA6020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2C1CC30C" w14:textId="0199148D" w:rsidR="003E40F9" w:rsidRPr="003E40F9" w:rsidRDefault="00CC0A21" w:rsidP="003E40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>PICTURE NEWS</w:t>
            </w:r>
            <w:r w:rsidR="003E40F9">
              <w:rPr>
                <w:rFonts w:ascii="Comic Sans MS" w:hAnsi="Comic Sans MS"/>
                <w:sz w:val="24"/>
              </w:rPr>
              <w:t xml:space="preserve"> - </w:t>
            </w:r>
            <w:r w:rsidR="003E40F9" w:rsidRPr="003E40F9">
              <w:rPr>
                <w:rFonts w:ascii="Comic Sans MS" w:hAnsi="Comic Sans MS"/>
                <w:sz w:val="24"/>
                <w:szCs w:val="24"/>
              </w:rPr>
              <w:t xml:space="preserve">Take a look at this week’s Picture News Poster, Learning from Home Ideas and Assembly Resource. The big question is: </w:t>
            </w:r>
            <w:r w:rsidR="003E40F9" w:rsidRPr="003E40F9">
              <w:rPr>
                <w:rFonts w:ascii="Comic Sans MS" w:hAnsi="Comic Sans MS"/>
                <w:b/>
                <w:sz w:val="24"/>
                <w:szCs w:val="24"/>
              </w:rPr>
              <w:t>Do you think people will tr</w:t>
            </w:r>
            <w:bookmarkStart w:id="0" w:name="_GoBack"/>
            <w:bookmarkEnd w:id="0"/>
            <w:r w:rsidR="003E40F9" w:rsidRPr="003E40F9">
              <w:rPr>
                <w:rFonts w:ascii="Comic Sans MS" w:hAnsi="Comic Sans MS"/>
                <w:b/>
                <w:sz w:val="24"/>
                <w:szCs w:val="24"/>
              </w:rPr>
              <w:t>avel less in the future?</w:t>
            </w:r>
          </w:p>
          <w:p w14:paraId="66736D76" w14:textId="77777777" w:rsidR="003E40F9" w:rsidRPr="003E40F9" w:rsidRDefault="003E40F9" w:rsidP="003E40F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 w:rsidRPr="003E40F9">
              <w:rPr>
                <w:rFonts w:ascii="Comic Sans MS" w:hAnsi="Comic Sans MS"/>
              </w:rPr>
              <w:t xml:space="preserve">You could take a look at these videos for more information: </w:t>
            </w:r>
          </w:p>
          <w:p w14:paraId="47731384" w14:textId="4DE09BA0" w:rsidR="003E40F9" w:rsidRPr="003E40F9" w:rsidRDefault="003E40F9" w:rsidP="003E40F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</w:rPr>
            </w:pPr>
            <w:r w:rsidRPr="000604E8">
              <w:rPr>
                <w:rFonts w:ascii="Comic Sans MS" w:hAnsi="Comic Sans MS"/>
                <w:sz w:val="22"/>
                <w:szCs w:val="20"/>
              </w:rPr>
              <w:t xml:space="preserve">This week’s </w:t>
            </w:r>
            <w:r w:rsidRPr="003E40F9">
              <w:rPr>
                <w:rFonts w:ascii="Comic Sans MS" w:hAnsi="Comic Sans MS"/>
                <w:sz w:val="22"/>
                <w:szCs w:val="20"/>
              </w:rPr>
              <w:t xml:space="preserve">news story: </w:t>
            </w:r>
            <w:hyperlink r:id="rId11" w:history="1">
              <w:r w:rsidRPr="003E40F9">
                <w:rPr>
                  <w:rStyle w:val="Hyperlink"/>
                  <w:rFonts w:ascii="Comic Sans MS" w:hAnsi="Comic Sans MS"/>
                </w:rPr>
                <w:t>bit.ly/2y1ckus</w:t>
              </w:r>
            </w:hyperlink>
          </w:p>
          <w:p w14:paraId="7C3AA3E0" w14:textId="779487DC" w:rsidR="003E40F9" w:rsidRPr="003E40F9" w:rsidRDefault="003E40F9" w:rsidP="003E40F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2"/>
                <w:szCs w:val="20"/>
              </w:rPr>
            </w:pPr>
            <w:r w:rsidRPr="003E40F9">
              <w:rPr>
                <w:rFonts w:ascii="Comic Sans MS" w:hAnsi="Comic Sans MS"/>
                <w:sz w:val="22"/>
                <w:szCs w:val="20"/>
              </w:rPr>
              <w:t>Cities in Lockdown</w:t>
            </w:r>
            <w:r w:rsidRPr="003E40F9">
              <w:rPr>
                <w:rFonts w:ascii="Comic Sans MS" w:hAnsi="Comic Sans MS"/>
                <w:sz w:val="22"/>
                <w:szCs w:val="20"/>
              </w:rPr>
              <w:t xml:space="preserve">: </w:t>
            </w:r>
            <w:hyperlink r:id="rId12" w:history="1">
              <w:r w:rsidRPr="003E40F9">
                <w:rPr>
                  <w:rStyle w:val="Hyperlink"/>
                  <w:rFonts w:ascii="Comic Sans MS" w:hAnsi="Comic Sans MS"/>
                </w:rPr>
                <w:t>bit.ly/3c2CCey</w:t>
              </w:r>
            </w:hyperlink>
            <w:r w:rsidRPr="003E40F9">
              <w:rPr>
                <w:rFonts w:ascii="Comic Sans MS" w:hAnsi="Comic Sans MS"/>
              </w:rPr>
              <w:t xml:space="preserve"> </w:t>
            </w:r>
          </w:p>
          <w:p w14:paraId="70ADBB16" w14:textId="77777777" w:rsidR="003E40F9" w:rsidRPr="003E40F9" w:rsidRDefault="003E40F9" w:rsidP="003E40F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2"/>
                <w:szCs w:val="20"/>
              </w:rPr>
            </w:pPr>
            <w:r w:rsidRPr="003E40F9">
              <w:rPr>
                <w:rFonts w:ascii="Comic Sans MS" w:hAnsi="Comic Sans MS"/>
                <w:sz w:val="22"/>
                <w:szCs w:val="20"/>
              </w:rPr>
              <w:t xml:space="preserve">Virtual Assembly: </w:t>
            </w:r>
            <w:hyperlink r:id="rId13" w:history="1">
              <w:r w:rsidRPr="003E40F9">
                <w:rPr>
                  <w:rStyle w:val="Hyperlink"/>
                  <w:rFonts w:ascii="Comic Sans MS" w:hAnsi="Comic Sans MS"/>
                  <w:sz w:val="22"/>
                  <w:szCs w:val="20"/>
                </w:rPr>
                <w:t>vimeo.com/channels/</w:t>
              </w:r>
              <w:proofErr w:type="spellStart"/>
              <w:r w:rsidRPr="003E40F9">
                <w:rPr>
                  <w:rStyle w:val="Hyperlink"/>
                  <w:rFonts w:ascii="Comic Sans MS" w:hAnsi="Comic Sans MS"/>
                  <w:sz w:val="22"/>
                  <w:szCs w:val="20"/>
                </w:rPr>
                <w:t>picturenews</w:t>
              </w:r>
              <w:proofErr w:type="spellEnd"/>
            </w:hyperlink>
            <w:r w:rsidRPr="003E40F9">
              <w:rPr>
                <w:rFonts w:ascii="Comic Sans MS" w:hAnsi="Comic Sans MS"/>
                <w:sz w:val="22"/>
                <w:szCs w:val="20"/>
              </w:rPr>
              <w:t xml:space="preserve"> </w:t>
            </w:r>
          </w:p>
          <w:p w14:paraId="0011719A" w14:textId="53EF3ECA" w:rsidR="003E40F9" w:rsidRPr="003E40F9" w:rsidRDefault="003E40F9" w:rsidP="003E40F9">
            <w:pPr>
              <w:rPr>
                <w:rFonts w:ascii="Comic Sans MS" w:hAnsi="Comic Sans MS"/>
                <w:b/>
                <w:sz w:val="24"/>
              </w:rPr>
            </w:pPr>
            <w:r w:rsidRPr="003E40F9">
              <w:rPr>
                <w:rFonts w:ascii="Comic Sans MS" w:hAnsi="Comic Sans MS"/>
                <w:sz w:val="24"/>
              </w:rPr>
              <w:t>Choose and complete one of the</w:t>
            </w:r>
            <w:r w:rsidRPr="005C1B21">
              <w:rPr>
                <w:rFonts w:ascii="Comic Sans MS" w:hAnsi="Comic Sans MS"/>
                <w:sz w:val="24"/>
              </w:rPr>
              <w:t xml:space="preserve"> ‘Learning from Home’ activities based on this story.</w:t>
            </w:r>
          </w:p>
        </w:tc>
      </w:tr>
    </w:tbl>
    <w:p w14:paraId="12335C5F" w14:textId="576B6C05" w:rsidR="00CC0A21" w:rsidRDefault="00CC0A21"/>
    <w:sectPr w:rsidR="00CC0A2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7BEC"/>
    <w:multiLevelType w:val="hybridMultilevel"/>
    <w:tmpl w:val="D80CD330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43B96"/>
    <w:rsid w:val="001419A4"/>
    <w:rsid w:val="001D1250"/>
    <w:rsid w:val="002A17D3"/>
    <w:rsid w:val="003920BC"/>
    <w:rsid w:val="003B2D51"/>
    <w:rsid w:val="003E40F9"/>
    <w:rsid w:val="004C73ED"/>
    <w:rsid w:val="0062178B"/>
    <w:rsid w:val="007F7657"/>
    <w:rsid w:val="008612CD"/>
    <w:rsid w:val="00AA6020"/>
    <w:rsid w:val="00B37D33"/>
    <w:rsid w:val="00B6181D"/>
    <w:rsid w:val="00C13FE9"/>
    <w:rsid w:val="00C4775D"/>
    <w:rsid w:val="00C746F5"/>
    <w:rsid w:val="00C97955"/>
    <w:rsid w:val="00CC0A21"/>
    <w:rsid w:val="00D7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9006F4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6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60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icon">
    <w:name w:val="icon"/>
    <w:basedOn w:val="Normal"/>
    <w:rsid w:val="00AA602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humb-up">
    <w:name w:val="thumb-up"/>
    <w:basedOn w:val="Normal"/>
    <w:rsid w:val="00AA602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6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hs.uk/change4life/activities/indoor-activities" TargetMode="External"/><Relationship Id="rId13" Type="http://schemas.openxmlformats.org/officeDocument/2006/relationships/hyperlink" Target="http://www.vimeo.com/channels/picturenew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branson@thomasrussell-junior.staffs.sch.uk" TargetMode="External"/><Relationship Id="rId12" Type="http://schemas.openxmlformats.org/officeDocument/2006/relationships/hyperlink" Target="https://bit.ly/3c2CCe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bit.ly/2y1ckus" TargetMode="Externa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nhs.uk/10-minute-shake-up/shake-ups/jungle-jig-with-nala-and-simb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A8A56537</Template>
  <TotalTime>135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5</cp:revision>
  <dcterms:created xsi:type="dcterms:W3CDTF">2020-04-16T15:50:00Z</dcterms:created>
  <dcterms:modified xsi:type="dcterms:W3CDTF">2020-04-17T13:06:00Z</dcterms:modified>
</cp:coreProperties>
</file>